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32900" w14:textId="77777777" w:rsidR="006B2CC2" w:rsidRDefault="006B2CC2" w:rsidP="006B2C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ELYOT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6B48B7F1" w14:textId="77777777" w:rsidR="006B2CC2" w:rsidRDefault="006B2CC2" w:rsidP="006B2CC2">
      <w:pPr>
        <w:pStyle w:val="NoSpacing"/>
        <w:rPr>
          <w:rFonts w:cs="Times New Roman"/>
          <w:szCs w:val="24"/>
        </w:rPr>
      </w:pPr>
    </w:p>
    <w:p w14:paraId="5FC59BAC" w14:textId="77777777" w:rsidR="006B2CC2" w:rsidRDefault="006B2CC2" w:rsidP="006B2CC2">
      <w:pPr>
        <w:pStyle w:val="NoSpacing"/>
        <w:rPr>
          <w:rFonts w:cs="Times New Roman"/>
          <w:szCs w:val="24"/>
        </w:rPr>
      </w:pPr>
    </w:p>
    <w:p w14:paraId="3AF210E4" w14:textId="77777777" w:rsidR="006B2CC2" w:rsidRDefault="006B2CC2" w:rsidP="006B2C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737EDAE2" w14:textId="77777777" w:rsidR="006B2CC2" w:rsidRDefault="006B2CC2" w:rsidP="006B2C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64A00B0F" w14:textId="77777777" w:rsidR="006B2CC2" w:rsidRDefault="006B2CC2" w:rsidP="006B2C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AD51B22" w14:textId="77777777" w:rsidR="006B2CC2" w:rsidRDefault="006B2CC2" w:rsidP="006B2CC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p.40)</w:t>
      </w:r>
    </w:p>
    <w:p w14:paraId="0C7EDBA5" w14:textId="77777777" w:rsidR="006B2CC2" w:rsidRDefault="006B2CC2" w:rsidP="006B2CC2">
      <w:pPr>
        <w:pStyle w:val="NoSpacing"/>
        <w:rPr>
          <w:rFonts w:eastAsia="Times New Roman" w:cs="Times New Roman"/>
          <w:szCs w:val="24"/>
        </w:rPr>
      </w:pPr>
    </w:p>
    <w:p w14:paraId="79BCF8D1" w14:textId="77777777" w:rsidR="006B2CC2" w:rsidRDefault="006B2CC2" w:rsidP="006B2CC2">
      <w:pPr>
        <w:pStyle w:val="NoSpacing"/>
        <w:rPr>
          <w:rFonts w:eastAsia="Times New Roman" w:cs="Times New Roman"/>
          <w:szCs w:val="24"/>
        </w:rPr>
      </w:pPr>
    </w:p>
    <w:p w14:paraId="61A26CC0" w14:textId="77777777" w:rsidR="006B2CC2" w:rsidRDefault="006B2CC2" w:rsidP="006B2C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April 2023</w:t>
      </w:r>
    </w:p>
    <w:p w14:paraId="259B7560" w14:textId="2F32E149" w:rsidR="00BA00AB" w:rsidRPr="006B2CC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6B2C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013C" w14:textId="77777777" w:rsidR="006B2CC2" w:rsidRDefault="006B2CC2" w:rsidP="009139A6">
      <w:r>
        <w:separator/>
      </w:r>
    </w:p>
  </w:endnote>
  <w:endnote w:type="continuationSeparator" w:id="0">
    <w:p w14:paraId="63F23EB5" w14:textId="77777777" w:rsidR="006B2CC2" w:rsidRDefault="006B2C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9E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8E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E0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29E78" w14:textId="77777777" w:rsidR="006B2CC2" w:rsidRDefault="006B2CC2" w:rsidP="009139A6">
      <w:r>
        <w:separator/>
      </w:r>
    </w:p>
  </w:footnote>
  <w:footnote w:type="continuationSeparator" w:id="0">
    <w:p w14:paraId="17522027" w14:textId="77777777" w:rsidR="006B2CC2" w:rsidRDefault="006B2C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2A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D4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10C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C2"/>
    <w:rsid w:val="000666E0"/>
    <w:rsid w:val="002510B7"/>
    <w:rsid w:val="005C130B"/>
    <w:rsid w:val="006B2CC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2EC78"/>
  <w15:chartTrackingRefBased/>
  <w15:docId w15:val="{BD3D792F-8BCA-46F2-B4B1-5E24EAA2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2023-04-13T18:30:00Z</dcterms:created>
  <dcterms:modified xsi:type="dcterms:W3CDTF">2023-04-13T18:30:00Z</dcterms:modified>
</cp:coreProperties>
</file>